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589FB2" w14:textId="77777777" w:rsidR="00EE34F8" w:rsidRPr="00D87C50" w:rsidRDefault="00EE34F8" w:rsidP="00EE34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LOS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REPRESENTANTES DE LOS</w:t>
                            </w:r>
                          </w:p>
                          <w:p w14:paraId="12F359FE" w14:textId="77777777" w:rsidR="00EE34F8" w:rsidRPr="00D87C50" w:rsidRDefault="00EE34F8" w:rsidP="00EE34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DOCENTES AUXILIARES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 CONSEJO DE FACULTAD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5EE9C3" w14:textId="7F8A1BC7" w:rsidR="00931363" w:rsidRPr="00CE4110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70589FB2" w14:textId="77777777" w:rsidR="00EE34F8" w:rsidRPr="00D87C50" w:rsidRDefault="00EE34F8" w:rsidP="00EE34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LOS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REPRESENTANTES DE LOS</w:t>
                      </w:r>
                    </w:p>
                    <w:p w14:paraId="12F359FE" w14:textId="77777777" w:rsidR="00EE34F8" w:rsidRPr="00D87C50" w:rsidRDefault="00EE34F8" w:rsidP="00EE34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DOCENTES AUXILIARES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 CONSEJO DE FACULTAD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5EE9C3" w14:textId="7F8A1BC7" w:rsidR="00931363" w:rsidRPr="00CE4110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71404BA4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F55127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0B922302" w14:textId="3D22A2F8" w:rsidR="00674B83" w:rsidRPr="00F54AB0" w:rsidRDefault="00674B83" w:rsidP="00674B83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EE34F8" w:rsidRPr="00EE34F8">
        <w:rPr>
          <w:rFonts w:ascii="Arial" w:hAnsi="Arial" w:cs="Arial"/>
          <w:b/>
          <w:bCs/>
        </w:rPr>
        <w:t>22</w:t>
      </w:r>
      <w:r w:rsidR="009E772C" w:rsidRPr="00EE34F8">
        <w:rPr>
          <w:rFonts w:ascii="Arial" w:hAnsi="Arial" w:cs="Arial"/>
          <w:b/>
          <w:bCs/>
        </w:rPr>
        <w:t xml:space="preserve"> de </w:t>
      </w:r>
      <w:r w:rsidR="00EE34F8">
        <w:rPr>
          <w:rFonts w:ascii="Arial" w:hAnsi="Arial" w:cs="Arial"/>
          <w:b/>
          <w:bCs/>
        </w:rPr>
        <w:t>septiembre</w:t>
      </w:r>
      <w:r w:rsidR="009E772C" w:rsidRPr="00EE34F8">
        <w:rPr>
          <w:rFonts w:ascii="Arial" w:hAnsi="Arial" w:cs="Arial"/>
          <w:b/>
          <w:bCs/>
        </w:rPr>
        <w:t xml:space="preserve"> a</w:t>
      </w:r>
      <w:r w:rsidR="009E772C" w:rsidRPr="00B3027D">
        <w:rPr>
          <w:rFonts w:ascii="Arial" w:hAnsi="Arial" w:cs="Arial"/>
          <w:b/>
          <w:bCs/>
        </w:rPr>
        <w:t>l 0</w:t>
      </w:r>
      <w:r w:rsidR="00EE34F8">
        <w:rPr>
          <w:rFonts w:ascii="Arial" w:hAnsi="Arial" w:cs="Arial"/>
          <w:b/>
          <w:bCs/>
        </w:rPr>
        <w:t>1</w:t>
      </w:r>
      <w:r w:rsidR="009E772C" w:rsidRPr="00B3027D">
        <w:rPr>
          <w:rFonts w:ascii="Arial" w:hAnsi="Arial" w:cs="Arial"/>
          <w:b/>
          <w:bCs/>
        </w:rPr>
        <w:t xml:space="preserve"> de </w:t>
      </w:r>
      <w:r w:rsidR="00EE34F8">
        <w:rPr>
          <w:rFonts w:ascii="Arial" w:hAnsi="Arial" w:cs="Arial"/>
          <w:b/>
          <w:bCs/>
        </w:rPr>
        <w:t>octubre</w:t>
      </w:r>
      <w:r w:rsidR="009E772C" w:rsidRPr="00B3027D">
        <w:rPr>
          <w:rFonts w:ascii="Arial" w:hAnsi="Arial" w:cs="Arial"/>
          <w:b/>
          <w:bCs/>
        </w:rPr>
        <w:t xml:space="preserve"> </w:t>
      </w:r>
      <w:r w:rsidR="00EE34F8">
        <w:rPr>
          <w:rFonts w:ascii="Arial" w:hAnsi="Arial" w:cs="Arial"/>
          <w:b/>
          <w:bCs/>
        </w:rPr>
        <w:t xml:space="preserve">del </w:t>
      </w:r>
      <w:r w:rsidR="009E772C" w:rsidRPr="00B3027D">
        <w:rPr>
          <w:rFonts w:ascii="Arial" w:hAnsi="Arial" w:cs="Arial"/>
          <w:b/>
          <w:bCs/>
        </w:rPr>
        <w:t>202</w:t>
      </w:r>
      <w:r w:rsidR="00EE34F8">
        <w:rPr>
          <w:rFonts w:ascii="Arial" w:hAnsi="Arial" w:cs="Arial"/>
          <w:b/>
          <w:bCs/>
        </w:rPr>
        <w:t>5</w:t>
      </w:r>
      <w:r w:rsidRPr="00F54AB0">
        <w:rPr>
          <w:rFonts w:ascii="Arial" w:hAnsi="Arial" w:cs="Arial"/>
        </w:rPr>
        <w:t>.</w:t>
      </w:r>
    </w:p>
    <w:p w14:paraId="0055C7EA" w14:textId="77777777" w:rsidR="00674B83" w:rsidRPr="00F55127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F55127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5E31AB8" w14:textId="5D88F874" w:rsidR="00674B83" w:rsidRPr="00F54AB0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</w:t>
      </w:r>
      <w:r w:rsidRPr="00F55127">
        <w:rPr>
          <w:rFonts w:ascii="Arial" w:hAnsi="Arial" w:cs="Arial"/>
          <w:b/>
          <w:bCs/>
        </w:rPr>
        <w:t>las inscripciones presenciales</w:t>
      </w:r>
      <w:r w:rsidRPr="00F54AB0">
        <w:rPr>
          <w:rFonts w:ascii="Arial" w:hAnsi="Arial" w:cs="Arial"/>
        </w:rPr>
        <w:t xml:space="preserve"> es el </w:t>
      </w:r>
      <w:r w:rsidR="00EE34F8">
        <w:rPr>
          <w:rFonts w:ascii="Arial" w:hAnsi="Arial" w:cs="Arial"/>
          <w:b/>
          <w:bCs/>
        </w:rPr>
        <w:t>miércoles</w:t>
      </w:r>
      <w:r w:rsidR="009E772C" w:rsidRPr="00B3027D">
        <w:rPr>
          <w:rFonts w:ascii="Arial" w:hAnsi="Arial" w:cs="Arial"/>
          <w:b/>
          <w:bCs/>
        </w:rPr>
        <w:t xml:space="preserve"> </w:t>
      </w:r>
      <w:r w:rsidR="00EE34F8">
        <w:rPr>
          <w:rFonts w:ascii="Arial" w:hAnsi="Arial" w:cs="Arial"/>
          <w:b/>
          <w:bCs/>
        </w:rPr>
        <w:t>0</w:t>
      </w:r>
      <w:r w:rsidR="009E772C" w:rsidRPr="00B3027D">
        <w:rPr>
          <w:rFonts w:ascii="Arial" w:hAnsi="Arial" w:cs="Arial"/>
          <w:b/>
          <w:bCs/>
        </w:rPr>
        <w:t xml:space="preserve">1 de </w:t>
      </w:r>
      <w:r w:rsidR="00EE34F8">
        <w:rPr>
          <w:rFonts w:ascii="Arial" w:hAnsi="Arial" w:cs="Arial"/>
          <w:b/>
          <w:bCs/>
        </w:rPr>
        <w:t>octubre</w:t>
      </w:r>
      <w:r w:rsidR="009E772C" w:rsidRPr="00B3027D">
        <w:rPr>
          <w:rFonts w:ascii="Arial" w:hAnsi="Arial" w:cs="Arial"/>
          <w:b/>
          <w:bCs/>
        </w:rPr>
        <w:t xml:space="preserve"> de 08:00 hasta las 16:00 horas</w:t>
      </w:r>
      <w:r w:rsidRPr="00F54AB0">
        <w:rPr>
          <w:rFonts w:ascii="Arial" w:hAnsi="Arial" w:cs="Arial"/>
        </w:rPr>
        <w:t>.</w:t>
      </w:r>
    </w:p>
    <w:p w14:paraId="79172263" w14:textId="4B4CD2A2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para </w:t>
      </w:r>
      <w:r w:rsidRPr="00F55127">
        <w:rPr>
          <w:rFonts w:ascii="Arial" w:hAnsi="Arial" w:cs="Arial"/>
          <w:b/>
          <w:bCs/>
        </w:rPr>
        <w:t xml:space="preserve">presentar </w:t>
      </w:r>
      <w:r w:rsidR="00C70856" w:rsidRPr="00F55127">
        <w:rPr>
          <w:rFonts w:ascii="Arial" w:hAnsi="Arial" w:cs="Arial"/>
          <w:b/>
          <w:bCs/>
        </w:rPr>
        <w:t>en físico</w:t>
      </w:r>
      <w:r w:rsidRPr="00F55127">
        <w:rPr>
          <w:rFonts w:ascii="Arial" w:hAnsi="Arial" w:cs="Arial"/>
          <w:b/>
          <w:bCs/>
        </w:rPr>
        <w:t xml:space="preserve"> </w:t>
      </w:r>
      <w:r w:rsidRPr="00C6422C">
        <w:rPr>
          <w:rFonts w:ascii="Arial" w:hAnsi="Arial" w:cs="Arial"/>
        </w:rPr>
        <w:t>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3D17E31B" w:rsidR="0036676B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</w:t>
      </w:r>
      <w:r w:rsidR="00D30CAC">
        <w:rPr>
          <w:rFonts w:ascii="Arial" w:hAnsi="Arial" w:cs="Arial"/>
        </w:rPr>
        <w:t xml:space="preserve"> y del personero</w:t>
      </w:r>
      <w:r w:rsidR="0036676B" w:rsidRPr="00C6422C">
        <w:rPr>
          <w:rFonts w:ascii="Arial" w:hAnsi="Arial" w:cs="Arial"/>
        </w:rPr>
        <w:t>.</w:t>
      </w:r>
    </w:p>
    <w:p w14:paraId="181D78E5" w14:textId="77777777" w:rsidR="002C4F00" w:rsidRPr="00C6422C" w:rsidRDefault="002C4F00" w:rsidP="002C4F00">
      <w:pPr>
        <w:pStyle w:val="Prrafodelista"/>
        <w:spacing w:after="0" w:line="240" w:lineRule="auto"/>
        <w:ind w:left="1440"/>
        <w:jc w:val="both"/>
        <w:rPr>
          <w:rFonts w:ascii="Arial" w:hAnsi="Arial" w:cs="Arial"/>
        </w:rPr>
      </w:pPr>
    </w:p>
    <w:p w14:paraId="2B5B261A" w14:textId="77777777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proofErr w:type="spellStart"/>
      <w:r w:rsidRPr="002830D1">
        <w:rPr>
          <w:rFonts w:ascii="Arial" w:hAnsi="Arial" w:cs="Arial"/>
          <w:b/>
          <w:bCs/>
        </w:rPr>
        <w:t>foleadas</w:t>
      </w:r>
      <w:proofErr w:type="spellEnd"/>
      <w:r w:rsidRPr="002830D1">
        <w:rPr>
          <w:rFonts w:ascii="Arial" w:hAnsi="Arial" w:cs="Arial"/>
          <w:b/>
          <w:bCs/>
        </w:rPr>
        <w:t xml:space="preserve">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2D17E12" w14:textId="7F7315FB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7F28C1">
        <w:rPr>
          <w:rFonts w:ascii="Arial" w:hAnsi="Arial" w:cs="Arial"/>
          <w:b/>
          <w:bCs/>
        </w:rPr>
        <w:t xml:space="preserve"> 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E772C">
        <w:rPr>
          <w:rFonts w:ascii="Arial" w:hAnsi="Arial" w:cs="Arial"/>
          <w:b/>
          <w:bCs/>
        </w:rPr>
        <w:t>.</w:t>
      </w:r>
    </w:p>
    <w:p w14:paraId="31479D8C" w14:textId="784ECDF2" w:rsidR="009E772C" w:rsidRPr="00D747A2" w:rsidRDefault="009E772C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 se aceptarán los formatos con borrones, enmendaduras, manchas de corrector o </w:t>
      </w:r>
      <w:proofErr w:type="spellStart"/>
      <w:r>
        <w:rPr>
          <w:rFonts w:ascii="Arial" w:hAnsi="Arial" w:cs="Arial"/>
          <w:b/>
          <w:bCs/>
        </w:rPr>
        <w:t>liquid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paper</w:t>
      </w:r>
      <w:proofErr w:type="spellEnd"/>
      <w:r>
        <w:rPr>
          <w:rFonts w:ascii="Arial" w:hAnsi="Arial" w:cs="Arial"/>
          <w:b/>
          <w:bCs/>
        </w:rPr>
        <w:t>.</w:t>
      </w:r>
    </w:p>
    <w:p w14:paraId="19DE7572" w14:textId="77777777" w:rsidR="00492F9E" w:rsidRPr="002D104D" w:rsidRDefault="00492F9E" w:rsidP="00492F9E">
      <w:pPr>
        <w:spacing w:after="0" w:line="240" w:lineRule="auto"/>
        <w:jc w:val="both"/>
        <w:rPr>
          <w:rFonts w:ascii="Arial" w:hAnsi="Arial" w:cs="Arial"/>
        </w:rPr>
      </w:pPr>
    </w:p>
    <w:p w14:paraId="064C6864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0878CA98" wp14:editId="1D00CE29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4D6CDD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</w:p>
    <w:p w14:paraId="01563E65" w14:textId="3FB544BE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EE34F8">
        <w:rPr>
          <w:rFonts w:ascii="Arial" w:hAnsi="Arial" w:cs="Arial"/>
        </w:rPr>
        <w:t>septiembre</w:t>
      </w:r>
      <w:r w:rsidRPr="00C6422C">
        <w:rPr>
          <w:rFonts w:ascii="Arial" w:hAnsi="Arial" w:cs="Arial"/>
        </w:rPr>
        <w:t xml:space="preserve"> de 202</w:t>
      </w:r>
      <w:r w:rsidR="009E772C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4A44F94" w14:textId="77777777" w:rsidR="00492F9E" w:rsidRPr="009B122E" w:rsidRDefault="00492F9E" w:rsidP="00492F9E">
      <w:pPr>
        <w:spacing w:line="240" w:lineRule="auto"/>
        <w:jc w:val="right"/>
        <w:rPr>
          <w:rFonts w:ascii="Arial" w:hAnsi="Arial" w:cs="Arial"/>
          <w:sz w:val="20"/>
        </w:rPr>
      </w:pPr>
    </w:p>
    <w:p w14:paraId="0E8DC506" w14:textId="77777777" w:rsidR="00492F9E" w:rsidRPr="00A36298" w:rsidRDefault="00492F9E" w:rsidP="00492F9E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CC3777" w14:textId="77777777" w:rsidR="00492F9E" w:rsidRPr="0080324D" w:rsidRDefault="00492F9E" w:rsidP="00492F9E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954FF45" w14:textId="77777777" w:rsidR="00EE4DEC" w:rsidRPr="009B122E" w:rsidRDefault="00EE4DEC" w:rsidP="00EE4DEC">
      <w:pPr>
        <w:spacing w:line="240" w:lineRule="auto"/>
        <w:jc w:val="right"/>
        <w:rPr>
          <w:rFonts w:ascii="Arial" w:hAnsi="Arial" w:cs="Arial"/>
          <w:sz w:val="20"/>
        </w:rPr>
      </w:pPr>
    </w:p>
    <w:p w14:paraId="12FBA0D8" w14:textId="77777777" w:rsidR="00EE4DEC" w:rsidRPr="00A36298" w:rsidRDefault="00EE4DEC" w:rsidP="00EE4DEC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AD3798" w14:textId="77777777" w:rsidR="0080324D" w:rsidRPr="0080324D" w:rsidRDefault="0080324D" w:rsidP="0080324D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172EA" w14:textId="77777777" w:rsidR="00032215" w:rsidRDefault="00032215" w:rsidP="005D3A40">
      <w:pPr>
        <w:spacing w:after="0" w:line="240" w:lineRule="auto"/>
      </w:pPr>
      <w:r>
        <w:separator/>
      </w:r>
    </w:p>
  </w:endnote>
  <w:endnote w:type="continuationSeparator" w:id="0">
    <w:p w14:paraId="4A98F26A" w14:textId="77777777" w:rsidR="00032215" w:rsidRDefault="0003221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6E811" w14:textId="77777777" w:rsidR="00032215" w:rsidRDefault="00032215" w:rsidP="005D3A40">
      <w:pPr>
        <w:spacing w:after="0" w:line="240" w:lineRule="auto"/>
      </w:pPr>
      <w:r>
        <w:separator/>
      </w:r>
    </w:p>
  </w:footnote>
  <w:footnote w:type="continuationSeparator" w:id="0">
    <w:p w14:paraId="09A1E67F" w14:textId="77777777" w:rsidR="00032215" w:rsidRDefault="00032215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53E1B59" w:rsidR="00E5291D" w:rsidRDefault="009E772C" w:rsidP="009E772C">
    <w:pPr>
      <w:spacing w:after="0" w:line="240" w:lineRule="auto"/>
      <w:jc w:val="center"/>
    </w:pPr>
    <w:r w:rsidRPr="009E772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RESOLUCIÓN RECTORAL N°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216297">
    <w:abstractNumId w:val="2"/>
  </w:num>
  <w:num w:numId="2" w16cid:durableId="407195610">
    <w:abstractNumId w:val="0"/>
  </w:num>
  <w:num w:numId="3" w16cid:durableId="256210568">
    <w:abstractNumId w:val="1"/>
  </w:num>
  <w:num w:numId="4" w16cid:durableId="9459780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3850409">
    <w:abstractNumId w:val="4"/>
  </w:num>
  <w:num w:numId="6" w16cid:durableId="1594508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2215"/>
    <w:rsid w:val="00034926"/>
    <w:rsid w:val="000379A3"/>
    <w:rsid w:val="00051FD4"/>
    <w:rsid w:val="0007736A"/>
    <w:rsid w:val="0009265F"/>
    <w:rsid w:val="00095489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E179C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46613"/>
    <w:rsid w:val="0025303D"/>
    <w:rsid w:val="00255334"/>
    <w:rsid w:val="0025556F"/>
    <w:rsid w:val="002839FB"/>
    <w:rsid w:val="00291A49"/>
    <w:rsid w:val="00293984"/>
    <w:rsid w:val="00296642"/>
    <w:rsid w:val="002A7B8D"/>
    <w:rsid w:val="002C4F00"/>
    <w:rsid w:val="002C74A2"/>
    <w:rsid w:val="00343C26"/>
    <w:rsid w:val="00346914"/>
    <w:rsid w:val="00351169"/>
    <w:rsid w:val="00351F41"/>
    <w:rsid w:val="00354DA9"/>
    <w:rsid w:val="003619C4"/>
    <w:rsid w:val="0036676B"/>
    <w:rsid w:val="00366AC2"/>
    <w:rsid w:val="0038570F"/>
    <w:rsid w:val="0039227C"/>
    <w:rsid w:val="0039524D"/>
    <w:rsid w:val="003A1CED"/>
    <w:rsid w:val="003B63C5"/>
    <w:rsid w:val="003C1765"/>
    <w:rsid w:val="003D617D"/>
    <w:rsid w:val="003F7A1E"/>
    <w:rsid w:val="00410528"/>
    <w:rsid w:val="00431600"/>
    <w:rsid w:val="004370B6"/>
    <w:rsid w:val="004375E5"/>
    <w:rsid w:val="004412F2"/>
    <w:rsid w:val="0046558A"/>
    <w:rsid w:val="00467742"/>
    <w:rsid w:val="004708D5"/>
    <w:rsid w:val="00471591"/>
    <w:rsid w:val="004847DA"/>
    <w:rsid w:val="00492F9E"/>
    <w:rsid w:val="004D26C7"/>
    <w:rsid w:val="004D79DB"/>
    <w:rsid w:val="004E0E1A"/>
    <w:rsid w:val="004F0833"/>
    <w:rsid w:val="0050200B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A23D2"/>
    <w:rsid w:val="005B18FD"/>
    <w:rsid w:val="005B6039"/>
    <w:rsid w:val="005B651A"/>
    <w:rsid w:val="005C005B"/>
    <w:rsid w:val="005C7F9A"/>
    <w:rsid w:val="005D391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3086F"/>
    <w:rsid w:val="00642F02"/>
    <w:rsid w:val="00644923"/>
    <w:rsid w:val="00674B83"/>
    <w:rsid w:val="00675EE9"/>
    <w:rsid w:val="00685159"/>
    <w:rsid w:val="00693DB2"/>
    <w:rsid w:val="006A501F"/>
    <w:rsid w:val="006B72ED"/>
    <w:rsid w:val="006C5E17"/>
    <w:rsid w:val="006E02BD"/>
    <w:rsid w:val="006E08BA"/>
    <w:rsid w:val="006E238A"/>
    <w:rsid w:val="00700BA1"/>
    <w:rsid w:val="007123F1"/>
    <w:rsid w:val="007173B2"/>
    <w:rsid w:val="00722D9E"/>
    <w:rsid w:val="0075312A"/>
    <w:rsid w:val="00762C13"/>
    <w:rsid w:val="007643D8"/>
    <w:rsid w:val="00773283"/>
    <w:rsid w:val="007758A6"/>
    <w:rsid w:val="00790AA5"/>
    <w:rsid w:val="007A74AF"/>
    <w:rsid w:val="007A78E0"/>
    <w:rsid w:val="007B5FEF"/>
    <w:rsid w:val="007B723C"/>
    <w:rsid w:val="007C621E"/>
    <w:rsid w:val="007D6769"/>
    <w:rsid w:val="007D7341"/>
    <w:rsid w:val="007E7D9E"/>
    <w:rsid w:val="007F28C1"/>
    <w:rsid w:val="007F57B2"/>
    <w:rsid w:val="007F6808"/>
    <w:rsid w:val="007F7B38"/>
    <w:rsid w:val="0080324D"/>
    <w:rsid w:val="008141B2"/>
    <w:rsid w:val="00820649"/>
    <w:rsid w:val="008225E1"/>
    <w:rsid w:val="008331CB"/>
    <w:rsid w:val="00842C51"/>
    <w:rsid w:val="0086229F"/>
    <w:rsid w:val="008737BB"/>
    <w:rsid w:val="00877925"/>
    <w:rsid w:val="00882E34"/>
    <w:rsid w:val="0089381D"/>
    <w:rsid w:val="008B0BAD"/>
    <w:rsid w:val="008C2254"/>
    <w:rsid w:val="00903A67"/>
    <w:rsid w:val="009312B0"/>
    <w:rsid w:val="00931363"/>
    <w:rsid w:val="0093441B"/>
    <w:rsid w:val="00962EFB"/>
    <w:rsid w:val="00963588"/>
    <w:rsid w:val="00985FA7"/>
    <w:rsid w:val="00987E48"/>
    <w:rsid w:val="00991432"/>
    <w:rsid w:val="00991FE7"/>
    <w:rsid w:val="009B315E"/>
    <w:rsid w:val="009D03EB"/>
    <w:rsid w:val="009E30B2"/>
    <w:rsid w:val="009E716E"/>
    <w:rsid w:val="009E772C"/>
    <w:rsid w:val="009F46E7"/>
    <w:rsid w:val="00A11A31"/>
    <w:rsid w:val="00A213E7"/>
    <w:rsid w:val="00A22935"/>
    <w:rsid w:val="00A36298"/>
    <w:rsid w:val="00A5028E"/>
    <w:rsid w:val="00A55A9E"/>
    <w:rsid w:val="00A76A81"/>
    <w:rsid w:val="00A775FC"/>
    <w:rsid w:val="00A91ECA"/>
    <w:rsid w:val="00A96430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22988"/>
    <w:rsid w:val="00B325A1"/>
    <w:rsid w:val="00B478AA"/>
    <w:rsid w:val="00B67C98"/>
    <w:rsid w:val="00B730B7"/>
    <w:rsid w:val="00B74F23"/>
    <w:rsid w:val="00B959B5"/>
    <w:rsid w:val="00BA7AE7"/>
    <w:rsid w:val="00C02DA9"/>
    <w:rsid w:val="00C04715"/>
    <w:rsid w:val="00C10796"/>
    <w:rsid w:val="00C1433E"/>
    <w:rsid w:val="00C1459D"/>
    <w:rsid w:val="00C245A6"/>
    <w:rsid w:val="00C418FC"/>
    <w:rsid w:val="00C47443"/>
    <w:rsid w:val="00C62BB1"/>
    <w:rsid w:val="00C6357A"/>
    <w:rsid w:val="00C6422C"/>
    <w:rsid w:val="00C65B51"/>
    <w:rsid w:val="00C70856"/>
    <w:rsid w:val="00C9746B"/>
    <w:rsid w:val="00C976E6"/>
    <w:rsid w:val="00CA3E8D"/>
    <w:rsid w:val="00CB2D19"/>
    <w:rsid w:val="00CC36D6"/>
    <w:rsid w:val="00CD1EA6"/>
    <w:rsid w:val="00CD26C1"/>
    <w:rsid w:val="00CE4110"/>
    <w:rsid w:val="00D00754"/>
    <w:rsid w:val="00D01377"/>
    <w:rsid w:val="00D07173"/>
    <w:rsid w:val="00D103DC"/>
    <w:rsid w:val="00D10DD8"/>
    <w:rsid w:val="00D14067"/>
    <w:rsid w:val="00D30CAC"/>
    <w:rsid w:val="00D33772"/>
    <w:rsid w:val="00D33F2E"/>
    <w:rsid w:val="00D343BA"/>
    <w:rsid w:val="00D438E0"/>
    <w:rsid w:val="00D45EEB"/>
    <w:rsid w:val="00D51ECD"/>
    <w:rsid w:val="00D655A7"/>
    <w:rsid w:val="00D77AC9"/>
    <w:rsid w:val="00D96AA1"/>
    <w:rsid w:val="00DC0F71"/>
    <w:rsid w:val="00DC5F1F"/>
    <w:rsid w:val="00DE4B01"/>
    <w:rsid w:val="00DF6973"/>
    <w:rsid w:val="00E00120"/>
    <w:rsid w:val="00E0148D"/>
    <w:rsid w:val="00E027B0"/>
    <w:rsid w:val="00E048E1"/>
    <w:rsid w:val="00E14910"/>
    <w:rsid w:val="00E34504"/>
    <w:rsid w:val="00E41AB4"/>
    <w:rsid w:val="00E5291D"/>
    <w:rsid w:val="00E60002"/>
    <w:rsid w:val="00E71C17"/>
    <w:rsid w:val="00E87143"/>
    <w:rsid w:val="00EA3CD7"/>
    <w:rsid w:val="00EA74E5"/>
    <w:rsid w:val="00EB4F18"/>
    <w:rsid w:val="00ED697B"/>
    <w:rsid w:val="00ED7076"/>
    <w:rsid w:val="00ED7773"/>
    <w:rsid w:val="00EE0815"/>
    <w:rsid w:val="00EE14B3"/>
    <w:rsid w:val="00EE34F8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5127"/>
    <w:rsid w:val="00F56D63"/>
    <w:rsid w:val="00F62549"/>
    <w:rsid w:val="00F64FCB"/>
    <w:rsid w:val="00F726EF"/>
    <w:rsid w:val="00F868A0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15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Juugo Laguna</cp:lastModifiedBy>
  <cp:revision>28</cp:revision>
  <cp:lastPrinted>2018-09-13T19:00:00Z</cp:lastPrinted>
  <dcterms:created xsi:type="dcterms:W3CDTF">2022-06-18T23:20:00Z</dcterms:created>
  <dcterms:modified xsi:type="dcterms:W3CDTF">2025-09-22T16:52:00Z</dcterms:modified>
</cp:coreProperties>
</file>